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5DC14D5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DBFB3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441720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058A6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C0DCAB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  <w:r w:rsidRPr="007F6160">
              <w:rPr>
                <w:rFonts w:cs="Arial"/>
                <w:b/>
                <w:bCs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DE72B3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  <w:r w:rsidRPr="007F6160">
              <w:rPr>
                <w:rFonts w:cs="Arial"/>
                <w:b/>
                <w:bCs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30A0E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  <w:r w:rsidRPr="007F6160">
              <w:rPr>
                <w:rFonts w:cs="Arial"/>
                <w:b/>
                <w:bCs/>
                <w:szCs w:val="20"/>
              </w:rPr>
              <w:t>Datum</w:t>
            </w:r>
          </w:p>
        </w:tc>
      </w:tr>
      <w:tr w:rsidR="000E6CD2" w:rsidRPr="000E6CD2" w14:paraId="40F8778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9CABE0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7A8B44" w14:textId="4B9B88E1" w:rsidR="000E6CD2" w:rsidRPr="000E6CD2" w:rsidRDefault="007F6160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HWK </w:t>
            </w:r>
            <w:r w:rsidR="00B61E2C">
              <w:rPr>
                <w:rFonts w:cs="Arial"/>
                <w:szCs w:val="20"/>
              </w:rPr>
              <w:t>23</w:t>
            </w:r>
            <w:r>
              <w:rPr>
                <w:rFonts w:cs="Arial"/>
                <w:szCs w:val="20"/>
              </w:rPr>
              <w:t>/202</w:t>
            </w:r>
            <w:r w:rsidR="00A31E44">
              <w:rPr>
                <w:rFonts w:cs="Arial"/>
                <w:szCs w:val="20"/>
              </w:rPr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3D6FD8" w14:textId="7F36A180" w:rsidR="000E6CD2" w:rsidRPr="000E6CD2" w:rsidRDefault="007C57FE" w:rsidP="000E6CD2">
            <w:pPr>
              <w:rPr>
                <w:rFonts w:cs="Arial"/>
                <w:szCs w:val="20"/>
              </w:rPr>
            </w:pPr>
            <w:r w:rsidRPr="009754DF">
              <w:rPr>
                <w:rFonts w:cs="Arial"/>
                <w:szCs w:val="20"/>
              </w:rPr>
              <w:t>1</w:t>
            </w:r>
            <w:r w:rsidR="009754DF" w:rsidRPr="009754DF">
              <w:rPr>
                <w:rFonts w:cs="Arial"/>
                <w:szCs w:val="20"/>
              </w:rPr>
              <w:t>4.09.2026</w:t>
            </w:r>
          </w:p>
        </w:tc>
      </w:tr>
      <w:tr w:rsidR="000E6CD2" w:rsidRPr="000E6CD2" w14:paraId="6747F69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E4984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  <w:r w:rsidRPr="007F6160">
              <w:rPr>
                <w:rFonts w:cs="Arial"/>
                <w:b/>
                <w:bCs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270DC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EFFF1D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CB9C7" w14:textId="3DFECC6A" w:rsidR="000E6CD2" w:rsidRPr="007F6160" w:rsidRDefault="007F6160" w:rsidP="000E6CD2">
            <w:pPr>
              <w:rPr>
                <w:rFonts w:cs="Arial"/>
                <w:b/>
                <w:bCs/>
                <w:szCs w:val="20"/>
              </w:rPr>
            </w:pPr>
            <w:r w:rsidRPr="00CD132B">
              <w:rPr>
                <w:rFonts w:cs="Arial"/>
                <w:szCs w:val="20"/>
              </w:rPr>
              <w:t>Modernisierung und Umstrukturierung des Handwerkskammer Bildungszentrums Münster</w:t>
            </w:r>
          </w:p>
        </w:tc>
      </w:tr>
      <w:tr w:rsidR="000E6CD2" w:rsidRPr="000E6CD2" w14:paraId="47A6A83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BEDAA2F" w14:textId="77777777" w:rsidR="000E6CD2" w:rsidRPr="007F6160" w:rsidRDefault="000E6CD2" w:rsidP="000E6CD2">
            <w:pPr>
              <w:rPr>
                <w:rFonts w:cs="Arial"/>
                <w:b/>
                <w:bCs/>
                <w:szCs w:val="20"/>
              </w:rPr>
            </w:pPr>
          </w:p>
        </w:tc>
      </w:tr>
      <w:tr w:rsidR="000E6CD2" w:rsidRPr="000E6CD2" w14:paraId="31C4A19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8F0E7B" w14:textId="279E9A4D" w:rsidR="007F6160" w:rsidRPr="007F6160" w:rsidRDefault="00976383" w:rsidP="000E6CD2">
            <w:pPr>
              <w:rPr>
                <w:rFonts w:cs="Arial"/>
                <w:b/>
                <w:bCs/>
                <w:szCs w:val="20"/>
              </w:rPr>
            </w:pPr>
            <w:r w:rsidRPr="007F6160">
              <w:rPr>
                <w:rFonts w:cs="Arial"/>
                <w:b/>
                <w:bCs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2B64B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10EC50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F790702" w14:textId="304D7C00" w:rsidR="000E6CD2" w:rsidRPr="000E6CD2" w:rsidRDefault="00FB7159" w:rsidP="000E6CD2">
            <w:pPr>
              <w:rPr>
                <w:rFonts w:cs="Arial"/>
                <w:szCs w:val="20"/>
              </w:rPr>
            </w:pPr>
            <w:r w:rsidRPr="0003653A">
              <w:rPr>
                <w:rFonts w:cs="Arial"/>
                <w:szCs w:val="20"/>
              </w:rPr>
              <w:t>Sachverständige</w:t>
            </w:r>
            <w:r>
              <w:rPr>
                <w:rFonts w:cs="Arial"/>
                <w:szCs w:val="20"/>
              </w:rPr>
              <w:t xml:space="preserve">nleistungen </w:t>
            </w:r>
            <w:r w:rsidR="002D47F5" w:rsidRPr="00D06532">
              <w:rPr>
                <w:rFonts w:cs="Arial"/>
                <w:szCs w:val="20"/>
              </w:rPr>
              <w:t>Explosionsschutz</w:t>
            </w:r>
          </w:p>
        </w:tc>
      </w:tr>
    </w:tbl>
    <w:p w14:paraId="6EAA37B8" w14:textId="77777777" w:rsidR="000E6CD2" w:rsidRDefault="000E6CD2" w:rsidP="000E6CD2">
      <w:pPr>
        <w:rPr>
          <w:rFonts w:cs="Arial"/>
          <w:szCs w:val="20"/>
        </w:rPr>
      </w:pPr>
    </w:p>
    <w:p w14:paraId="1328904C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1634703B" w14:textId="77777777" w:rsidR="000E6CD2" w:rsidRDefault="000E6CD2" w:rsidP="000E6CD2"/>
    <w:p w14:paraId="74C238E2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5A0D31CF" w14:textId="77777777" w:rsidR="000E6CD2" w:rsidRPr="000E6CD2" w:rsidRDefault="000E6CD2" w:rsidP="000E6CD2"/>
    <w:p w14:paraId="473CA7D8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7CFFD48B" w14:textId="77777777" w:rsidR="000E6CD2" w:rsidRDefault="000E6CD2" w:rsidP="000E6CD2"/>
    <w:p w14:paraId="7D89D8D8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6F953943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50DC8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288C25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C8D1C2E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-3898842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4AC2A6AA" w14:textId="25D49740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4100443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2880B42E" w14:textId="22E6C02D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E6CD2" w:rsidRPr="00EE7B92" w14:paraId="35D04F11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-1377328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7C7EF7E2" w14:textId="677D3EA5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3298013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2DF89DF3" w14:textId="73F88334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E6CD2" w:rsidRPr="00EE7B92" w14:paraId="6CF85275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15284526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13760636" w14:textId="1FBDFD72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-18353729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31D90096" w14:textId="151C21F4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E6CD2" w:rsidRPr="00EE7B92" w14:paraId="24875410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67230478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0D8035CA" w14:textId="275850D4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-698940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0A9C2D6D" w14:textId="7C09BAA0" w:rsidR="000E6CD2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EE7B92" w14:paraId="225B6835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-20249224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76B0BCC1" w14:textId="15588540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-5350416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75463B3C" w14:textId="467D6B4C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EE7B92" w14:paraId="6150B983" w14:textId="77777777" w:rsidTr="000849CE">
        <w:trPr>
          <w:trHeight w:hRule="exact" w:val="737"/>
        </w:trPr>
        <w:sdt>
          <w:sdtPr>
            <w:rPr>
              <w:rFonts w:cs="Arial"/>
              <w:szCs w:val="19"/>
            </w:rPr>
            <w:id w:val="7914880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27B97307" w14:textId="04784DC6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16320536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107E88BF" w14:textId="687A2542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EE7B92" w14:paraId="7386E657" w14:textId="77777777" w:rsidTr="002871A9">
        <w:trPr>
          <w:trHeight w:hRule="exact" w:val="737"/>
        </w:trPr>
        <w:sdt>
          <w:sdtPr>
            <w:rPr>
              <w:rFonts w:cs="Arial"/>
              <w:szCs w:val="19"/>
            </w:rPr>
            <w:id w:val="-7176629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700" w:type="dxa"/>
                <w:tcBorders>
                  <w:top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70E9C448" w14:textId="29BF04C4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szCs w:val="19"/>
            </w:rPr>
            <w:id w:val="-13155634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03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noWrap/>
                <w:vAlign w:val="center"/>
              </w:tcPr>
              <w:p w14:paraId="531BFB5C" w14:textId="7F3F3F63" w:rsidR="002871A9" w:rsidRPr="00EE7B92" w:rsidRDefault="00892D90" w:rsidP="002804BF">
                <w:pPr>
                  <w:rPr>
                    <w:rFonts w:cs="Arial"/>
                    <w:szCs w:val="19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0E6CD2" w14:paraId="349EF55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3F835B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ECD371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3664FE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097A71B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C67C5E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9DD8ED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2FCAFA6E" w14:textId="77777777" w:rsidTr="000849CE">
        <w:trPr>
          <w:trHeight w:val="454"/>
        </w:trPr>
        <w:sdt>
          <w:sdtPr>
            <w:id w:val="2036802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48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04F29AB1" w14:textId="52F557FE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884811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vAlign w:val="center"/>
              </w:tcPr>
              <w:p w14:paraId="6A2530B8" w14:textId="26C42D6C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0E6CD2" w14:paraId="7721A383" w14:textId="77777777" w:rsidTr="000849CE">
        <w:trPr>
          <w:trHeight w:val="454"/>
        </w:trPr>
        <w:sdt>
          <w:sdtPr>
            <w:id w:val="9944603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48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18F623E8" w14:textId="304F771A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4851736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vAlign w:val="center"/>
              </w:tcPr>
              <w:p w14:paraId="35CC3BDF" w14:textId="0D0DFE6E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0E6CD2" w14:paraId="2409C2A8" w14:textId="77777777" w:rsidTr="000849CE">
        <w:trPr>
          <w:trHeight w:val="454"/>
        </w:trPr>
        <w:sdt>
          <w:sdtPr>
            <w:id w:val="7067619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48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608AE00F" w14:textId="04DAEA9E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1259244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vAlign w:val="center"/>
              </w:tcPr>
              <w:p w14:paraId="4AC288DF" w14:textId="148ACCB7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0E6CD2" w14:paraId="08D516DE" w14:textId="77777777" w:rsidTr="000849CE">
        <w:trPr>
          <w:trHeight w:val="454"/>
        </w:trPr>
        <w:sdt>
          <w:sdtPr>
            <w:id w:val="-3051665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48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257D733C" w14:textId="1ED123F7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823119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vAlign w:val="center"/>
              </w:tcPr>
              <w:p w14:paraId="58BA9438" w14:textId="3CA8BB63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871A9" w:rsidRPr="000E6CD2" w14:paraId="7B0E768E" w14:textId="77777777" w:rsidTr="000849CE">
        <w:trPr>
          <w:trHeight w:val="454"/>
        </w:trPr>
        <w:sdt>
          <w:sdtPr>
            <w:id w:val="-129421268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48" w:type="dxa"/>
                <w:gridSpan w:val="2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tcMar>
                  <w:left w:w="28" w:type="dxa"/>
                </w:tcMar>
                <w:vAlign w:val="center"/>
              </w:tcPr>
              <w:p w14:paraId="71DAF30D" w14:textId="18C58D28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900956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075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noWrap/>
                <w:vAlign w:val="center"/>
              </w:tcPr>
              <w:p w14:paraId="77AB2099" w14:textId="7FD74EB0" w:rsidR="002871A9" w:rsidRPr="000E6CD2" w:rsidDel="002871A9" w:rsidRDefault="00892D90" w:rsidP="00EE7B92">
                <w:pPr>
                  <w:jc w:val="center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4E711DB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D08C5" w14:textId="77777777" w:rsidR="006B165F" w:rsidRDefault="006B165F">
      <w:r>
        <w:separator/>
      </w:r>
    </w:p>
  </w:endnote>
  <w:endnote w:type="continuationSeparator" w:id="0">
    <w:p w14:paraId="2F302508" w14:textId="77777777" w:rsidR="006B165F" w:rsidRDefault="006B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78C0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2B4B401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503B526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ED51642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6031695" wp14:editId="4F86283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FC3977A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96F152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6A3C57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8D9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5062C" w14:textId="77777777" w:rsidR="006B165F" w:rsidRDefault="006B165F">
      <w:r>
        <w:separator/>
      </w:r>
    </w:p>
  </w:footnote>
  <w:footnote w:type="continuationSeparator" w:id="0">
    <w:p w14:paraId="70F4FC7D" w14:textId="77777777" w:rsidR="006B165F" w:rsidRDefault="006B1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F55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A03E1" w14:textId="77777777" w:rsidR="00B63072" w:rsidRDefault="00B63072" w:rsidP="000E6CD2">
    <w:pPr>
      <w:pStyle w:val="Kopfzeile"/>
    </w:pPr>
    <w:r>
      <w:t>235</w:t>
    </w:r>
  </w:p>
  <w:p w14:paraId="1A239F37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8FDF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2023218">
    <w:abstractNumId w:val="0"/>
  </w:num>
  <w:num w:numId="2" w16cid:durableId="247035180">
    <w:abstractNumId w:val="4"/>
  </w:num>
  <w:num w:numId="3" w16cid:durableId="1785732167">
    <w:abstractNumId w:val="5"/>
  </w:num>
  <w:num w:numId="4" w16cid:durableId="943534858">
    <w:abstractNumId w:val="12"/>
  </w:num>
  <w:num w:numId="5" w16cid:durableId="1964846141">
    <w:abstractNumId w:val="8"/>
  </w:num>
  <w:num w:numId="6" w16cid:durableId="1390497545">
    <w:abstractNumId w:val="2"/>
  </w:num>
  <w:num w:numId="7" w16cid:durableId="1913807208">
    <w:abstractNumId w:val="10"/>
  </w:num>
  <w:num w:numId="8" w16cid:durableId="777211973">
    <w:abstractNumId w:val="7"/>
  </w:num>
  <w:num w:numId="9" w16cid:durableId="979456855">
    <w:abstractNumId w:val="11"/>
  </w:num>
  <w:num w:numId="10" w16cid:durableId="1838959137">
    <w:abstractNumId w:val="3"/>
  </w:num>
  <w:num w:numId="11" w16cid:durableId="154730910">
    <w:abstractNumId w:val="9"/>
  </w:num>
  <w:num w:numId="12" w16cid:durableId="1168204627">
    <w:abstractNumId w:val="9"/>
  </w:num>
  <w:num w:numId="13" w16cid:durableId="2028554076">
    <w:abstractNumId w:val="9"/>
  </w:num>
  <w:num w:numId="14" w16cid:durableId="956719138">
    <w:abstractNumId w:val="9"/>
  </w:num>
  <w:num w:numId="15" w16cid:durableId="871649533">
    <w:abstractNumId w:val="9"/>
  </w:num>
  <w:num w:numId="16" w16cid:durableId="62483884">
    <w:abstractNumId w:val="1"/>
  </w:num>
  <w:num w:numId="17" w16cid:durableId="206458454">
    <w:abstractNumId w:val="1"/>
  </w:num>
  <w:num w:numId="18" w16cid:durableId="596601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Hza8jhINrioIFZlKSiVN8acaadKZEhkRPD1H5gDy9QH7dgW7dbWKrWRsUoueI6oVF+gBYV/tu7X7aJJGRknrQ==" w:salt="NkiqjRFsfTj29cbtT0JPr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14D"/>
    <w:rsid w:val="00010C2E"/>
    <w:rsid w:val="000114D3"/>
    <w:rsid w:val="00017C67"/>
    <w:rsid w:val="0003433A"/>
    <w:rsid w:val="0005583E"/>
    <w:rsid w:val="000849CE"/>
    <w:rsid w:val="000B6C6B"/>
    <w:rsid w:val="000D4A85"/>
    <w:rsid w:val="000E6CD2"/>
    <w:rsid w:val="000F026E"/>
    <w:rsid w:val="00110816"/>
    <w:rsid w:val="00127C79"/>
    <w:rsid w:val="001426F7"/>
    <w:rsid w:val="00163A62"/>
    <w:rsid w:val="001C509D"/>
    <w:rsid w:val="001E1AFE"/>
    <w:rsid w:val="001F4504"/>
    <w:rsid w:val="002102B7"/>
    <w:rsid w:val="00216643"/>
    <w:rsid w:val="002517FD"/>
    <w:rsid w:val="00262858"/>
    <w:rsid w:val="00263542"/>
    <w:rsid w:val="002804BF"/>
    <w:rsid w:val="002871A9"/>
    <w:rsid w:val="002C403D"/>
    <w:rsid w:val="002D47F5"/>
    <w:rsid w:val="002F4952"/>
    <w:rsid w:val="002F587D"/>
    <w:rsid w:val="00327698"/>
    <w:rsid w:val="0037080D"/>
    <w:rsid w:val="003724FA"/>
    <w:rsid w:val="00385716"/>
    <w:rsid w:val="003A36E9"/>
    <w:rsid w:val="003D3E99"/>
    <w:rsid w:val="003E2CD4"/>
    <w:rsid w:val="00403493"/>
    <w:rsid w:val="00424038"/>
    <w:rsid w:val="00425909"/>
    <w:rsid w:val="0045228F"/>
    <w:rsid w:val="0045726B"/>
    <w:rsid w:val="00465851"/>
    <w:rsid w:val="0047055A"/>
    <w:rsid w:val="00480ABD"/>
    <w:rsid w:val="00492429"/>
    <w:rsid w:val="004A432C"/>
    <w:rsid w:val="004C074E"/>
    <w:rsid w:val="004C5609"/>
    <w:rsid w:val="004F1C10"/>
    <w:rsid w:val="00504487"/>
    <w:rsid w:val="005333C9"/>
    <w:rsid w:val="00544B16"/>
    <w:rsid w:val="00573601"/>
    <w:rsid w:val="00585790"/>
    <w:rsid w:val="005B3C4B"/>
    <w:rsid w:val="005C41DA"/>
    <w:rsid w:val="005C64E0"/>
    <w:rsid w:val="005F152F"/>
    <w:rsid w:val="005F41CD"/>
    <w:rsid w:val="00605DD3"/>
    <w:rsid w:val="00606550"/>
    <w:rsid w:val="00611AE1"/>
    <w:rsid w:val="00614636"/>
    <w:rsid w:val="00640260"/>
    <w:rsid w:val="00670D47"/>
    <w:rsid w:val="006A021C"/>
    <w:rsid w:val="006A5AED"/>
    <w:rsid w:val="006B165F"/>
    <w:rsid w:val="006B7CF1"/>
    <w:rsid w:val="006D403D"/>
    <w:rsid w:val="006D70A3"/>
    <w:rsid w:val="00717DE4"/>
    <w:rsid w:val="007327B8"/>
    <w:rsid w:val="00734EDE"/>
    <w:rsid w:val="00746498"/>
    <w:rsid w:val="00765A42"/>
    <w:rsid w:val="007723ED"/>
    <w:rsid w:val="0078194F"/>
    <w:rsid w:val="007C57FE"/>
    <w:rsid w:val="007C728C"/>
    <w:rsid w:val="007F6160"/>
    <w:rsid w:val="00801121"/>
    <w:rsid w:val="0084690F"/>
    <w:rsid w:val="00892D90"/>
    <w:rsid w:val="008E2912"/>
    <w:rsid w:val="00910F0B"/>
    <w:rsid w:val="00916671"/>
    <w:rsid w:val="009239BB"/>
    <w:rsid w:val="00927DEE"/>
    <w:rsid w:val="00953874"/>
    <w:rsid w:val="00962412"/>
    <w:rsid w:val="0097166A"/>
    <w:rsid w:val="009754DF"/>
    <w:rsid w:val="00976383"/>
    <w:rsid w:val="00984803"/>
    <w:rsid w:val="009A6E63"/>
    <w:rsid w:val="009C14BE"/>
    <w:rsid w:val="009C3CF6"/>
    <w:rsid w:val="00A00872"/>
    <w:rsid w:val="00A31E44"/>
    <w:rsid w:val="00A45890"/>
    <w:rsid w:val="00A5084B"/>
    <w:rsid w:val="00A5341F"/>
    <w:rsid w:val="00A75824"/>
    <w:rsid w:val="00A90065"/>
    <w:rsid w:val="00A90C84"/>
    <w:rsid w:val="00A922D2"/>
    <w:rsid w:val="00AB4E8A"/>
    <w:rsid w:val="00AC3B10"/>
    <w:rsid w:val="00AC56D5"/>
    <w:rsid w:val="00AC7F2D"/>
    <w:rsid w:val="00AD2325"/>
    <w:rsid w:val="00AD3867"/>
    <w:rsid w:val="00AE0AFC"/>
    <w:rsid w:val="00AE118B"/>
    <w:rsid w:val="00AE2085"/>
    <w:rsid w:val="00AE4AF0"/>
    <w:rsid w:val="00B003C3"/>
    <w:rsid w:val="00B40909"/>
    <w:rsid w:val="00B44C2F"/>
    <w:rsid w:val="00B61D2B"/>
    <w:rsid w:val="00B61E2C"/>
    <w:rsid w:val="00B63072"/>
    <w:rsid w:val="00B950CD"/>
    <w:rsid w:val="00B96ADB"/>
    <w:rsid w:val="00BA5E42"/>
    <w:rsid w:val="00BD33A8"/>
    <w:rsid w:val="00C01E26"/>
    <w:rsid w:val="00C101BF"/>
    <w:rsid w:val="00C246AC"/>
    <w:rsid w:val="00C2678D"/>
    <w:rsid w:val="00C764C5"/>
    <w:rsid w:val="00C90026"/>
    <w:rsid w:val="00CD156A"/>
    <w:rsid w:val="00CD54C7"/>
    <w:rsid w:val="00CD5B35"/>
    <w:rsid w:val="00CF2577"/>
    <w:rsid w:val="00D05C74"/>
    <w:rsid w:val="00D36098"/>
    <w:rsid w:val="00D53E3F"/>
    <w:rsid w:val="00D6072E"/>
    <w:rsid w:val="00D75523"/>
    <w:rsid w:val="00D92DBB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421E8"/>
    <w:rsid w:val="00E6087B"/>
    <w:rsid w:val="00E85EBB"/>
    <w:rsid w:val="00EB31F7"/>
    <w:rsid w:val="00EB33B9"/>
    <w:rsid w:val="00EB44CE"/>
    <w:rsid w:val="00EC7AED"/>
    <w:rsid w:val="00ED56DF"/>
    <w:rsid w:val="00EE496F"/>
    <w:rsid w:val="00EE7B92"/>
    <w:rsid w:val="00EF64E3"/>
    <w:rsid w:val="00F133C2"/>
    <w:rsid w:val="00F15528"/>
    <w:rsid w:val="00F16068"/>
    <w:rsid w:val="00F21669"/>
    <w:rsid w:val="00F32C49"/>
    <w:rsid w:val="00F77CE1"/>
    <w:rsid w:val="00FA0151"/>
    <w:rsid w:val="00FA4F96"/>
    <w:rsid w:val="00FB7159"/>
    <w:rsid w:val="00FC0982"/>
    <w:rsid w:val="00FD49AF"/>
    <w:rsid w:val="00FE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A7C0F"/>
  <w15:docId w15:val="{977AA4E5-CA0F-4341-97A7-BD2FF7A8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892D9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24E3E2-1361-48A4-AB3E-3854A37641AA}"/>
      </w:docPartPr>
      <w:docPartBody>
        <w:p w:rsidR="008D08D6" w:rsidRDefault="008D08D6"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8D6"/>
    <w:rsid w:val="0001014D"/>
    <w:rsid w:val="00183788"/>
    <w:rsid w:val="00391973"/>
    <w:rsid w:val="00403493"/>
    <w:rsid w:val="00425909"/>
    <w:rsid w:val="00495BFF"/>
    <w:rsid w:val="004F1C10"/>
    <w:rsid w:val="0058426E"/>
    <w:rsid w:val="005B3C4B"/>
    <w:rsid w:val="005C64E0"/>
    <w:rsid w:val="00670D47"/>
    <w:rsid w:val="00717DE4"/>
    <w:rsid w:val="007327B8"/>
    <w:rsid w:val="007C728C"/>
    <w:rsid w:val="008D08D6"/>
    <w:rsid w:val="00A90065"/>
    <w:rsid w:val="00CD5B35"/>
    <w:rsid w:val="00D53E3F"/>
    <w:rsid w:val="00D92DBB"/>
    <w:rsid w:val="00F1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D08D6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275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Ottenströer, Katrin</cp:lastModifiedBy>
  <cp:revision>2</cp:revision>
  <cp:lastPrinted>2016-02-18T07:36:00Z</cp:lastPrinted>
  <dcterms:created xsi:type="dcterms:W3CDTF">2026-09-11T06:29:00Z</dcterms:created>
  <dcterms:modified xsi:type="dcterms:W3CDTF">2026-09-11T06:29:00Z</dcterms:modified>
</cp:coreProperties>
</file>